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D64" w:rsidRPr="00F61E79" w:rsidRDefault="00394D64" w:rsidP="001B5D94">
      <w:pPr>
        <w:overflowPunct w:val="0"/>
        <w:autoSpaceDE w:val="0"/>
        <w:autoSpaceDN w:val="0"/>
        <w:adjustRightInd w:val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61E79">
        <w:rPr>
          <w:rFonts w:ascii="Times New Roman" w:hAnsi="Times New Roman" w:cs="Times New Roman"/>
          <w:sz w:val="28"/>
          <w:szCs w:val="28"/>
        </w:rPr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>
            <v:imagedata r:id="rId5" o:title=""/>
          </v:shape>
          <o:OLEObject Type="Embed" ProgID="Word.Picture.8" ShapeID="_x0000_i1025" DrawAspect="Content" ObjectID="_1652708157" r:id="rId6"/>
        </w:object>
      </w:r>
    </w:p>
    <w:p w:rsidR="00394D64" w:rsidRPr="00814B9F" w:rsidRDefault="00394D64" w:rsidP="001B5D94">
      <w:pPr>
        <w:pStyle w:val="Subtitle"/>
        <w:rPr>
          <w:b/>
          <w:bCs/>
          <w:sz w:val="28"/>
          <w:szCs w:val="28"/>
        </w:rPr>
      </w:pPr>
      <w:r w:rsidRPr="00814B9F">
        <w:rPr>
          <w:b/>
          <w:bCs/>
          <w:sz w:val="28"/>
          <w:szCs w:val="28"/>
        </w:rPr>
        <w:t>РЕСПУБЛИКА КАРЕЛИЯ</w:t>
      </w:r>
    </w:p>
    <w:p w:rsidR="00394D64" w:rsidRPr="00814B9F" w:rsidRDefault="00394D64" w:rsidP="001B5D94">
      <w:pPr>
        <w:pStyle w:val="Subtitle"/>
        <w:rPr>
          <w:b/>
          <w:bCs/>
          <w:sz w:val="28"/>
          <w:szCs w:val="28"/>
        </w:rPr>
      </w:pPr>
    </w:p>
    <w:p w:rsidR="00394D64" w:rsidRPr="00814B9F" w:rsidRDefault="00394D64" w:rsidP="001B5D94">
      <w:pPr>
        <w:pStyle w:val="Subtitle"/>
        <w:rPr>
          <w:b/>
          <w:bCs/>
          <w:sz w:val="28"/>
          <w:szCs w:val="28"/>
        </w:rPr>
      </w:pPr>
      <w:r w:rsidRPr="00814B9F">
        <w:rPr>
          <w:b/>
          <w:bCs/>
          <w:sz w:val="28"/>
          <w:szCs w:val="28"/>
        </w:rPr>
        <w:t>СОВЕТ КОНДОПОЖСКОГО МУНИЦИПАЛЬНОГО РАЙОНА</w:t>
      </w:r>
    </w:p>
    <w:p w:rsidR="00394D64" w:rsidRPr="00814B9F" w:rsidRDefault="00394D64" w:rsidP="001B5D94">
      <w:pPr>
        <w:pStyle w:val="Subtitle"/>
        <w:rPr>
          <w:b/>
          <w:bCs/>
          <w:sz w:val="28"/>
          <w:szCs w:val="28"/>
        </w:rPr>
      </w:pPr>
    </w:p>
    <w:p w:rsidR="00394D64" w:rsidRPr="00652B4A" w:rsidRDefault="00394D64" w:rsidP="001B5D94">
      <w:pPr>
        <w:pStyle w:val="Subtitle"/>
        <w:rPr>
          <w:spacing w:val="40"/>
          <w:sz w:val="28"/>
          <w:szCs w:val="28"/>
        </w:rPr>
      </w:pPr>
      <w:r w:rsidRPr="00814B9F">
        <w:rPr>
          <w:b/>
          <w:bCs/>
          <w:spacing w:val="40"/>
          <w:sz w:val="28"/>
          <w:szCs w:val="28"/>
        </w:rPr>
        <w:t>РЕШЕНИЕ</w:t>
      </w:r>
    </w:p>
    <w:p w:rsidR="00394D64" w:rsidRDefault="00394D64" w:rsidP="001B5D94">
      <w:pPr>
        <w:pStyle w:val="BodyText"/>
        <w:rPr>
          <w:rFonts w:cs="Times New Roman"/>
          <w:sz w:val="28"/>
          <w:szCs w:val="28"/>
        </w:rPr>
      </w:pPr>
    </w:p>
    <w:p w:rsidR="00394D64" w:rsidRPr="00652B4A" w:rsidRDefault="00394D64" w:rsidP="001B5D94">
      <w:pPr>
        <w:pStyle w:val="BodyText"/>
        <w:rPr>
          <w:rFonts w:cs="Times New Roman"/>
          <w:sz w:val="28"/>
          <w:szCs w:val="28"/>
        </w:rPr>
      </w:pPr>
    </w:p>
    <w:p w:rsidR="00394D64" w:rsidRPr="00652B4A" w:rsidRDefault="00394D64" w:rsidP="001B5D94">
      <w:pPr>
        <w:pStyle w:val="BodyText"/>
        <w:rPr>
          <w:rFonts w:ascii="Times New Roman" w:hAnsi="Times New Roman" w:cs="Times New Roman"/>
          <w:sz w:val="28"/>
          <w:szCs w:val="28"/>
        </w:rPr>
      </w:pPr>
      <w:r w:rsidRPr="00652B4A"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B4A">
        <w:rPr>
          <w:rFonts w:ascii="Times New Roman" w:hAnsi="Times New Roman" w:cs="Times New Roman"/>
          <w:sz w:val="28"/>
          <w:szCs w:val="28"/>
        </w:rPr>
        <w:t xml:space="preserve">заседание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652B4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52B4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52B4A">
        <w:rPr>
          <w:rFonts w:ascii="Times New Roman" w:hAnsi="Times New Roman" w:cs="Times New Roman"/>
          <w:sz w:val="28"/>
          <w:szCs w:val="28"/>
          <w:lang w:val="en-US"/>
        </w:rPr>
        <w:t>XXVIII</w:t>
      </w:r>
      <w:r w:rsidRPr="00652B4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94D64" w:rsidRPr="00652B4A" w:rsidRDefault="00394D64" w:rsidP="001B5D94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394D64" w:rsidRPr="00652B4A" w:rsidRDefault="00394D64" w:rsidP="001B5D94">
      <w:pPr>
        <w:pStyle w:val="Body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03 июня </w:t>
      </w:r>
      <w:r w:rsidRPr="00160091"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652B4A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26</w:t>
      </w:r>
    </w:p>
    <w:p w:rsidR="00394D64" w:rsidRPr="00652B4A" w:rsidRDefault="00394D64" w:rsidP="001B5D94">
      <w:pPr>
        <w:pStyle w:val="BodyText"/>
        <w:rPr>
          <w:rFonts w:ascii="Times New Roman" w:hAnsi="Times New Roman" w:cs="Times New Roman"/>
          <w:sz w:val="28"/>
          <w:szCs w:val="28"/>
        </w:rPr>
      </w:pPr>
      <w:r w:rsidRPr="00652B4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652B4A">
        <w:rPr>
          <w:rFonts w:ascii="Times New Roman" w:hAnsi="Times New Roman" w:cs="Times New Roman"/>
          <w:sz w:val="28"/>
          <w:szCs w:val="28"/>
        </w:rPr>
        <w:t xml:space="preserve"> Кондопога</w:t>
      </w:r>
    </w:p>
    <w:p w:rsidR="00394D64" w:rsidRPr="00652B4A" w:rsidRDefault="00394D64" w:rsidP="001B5D9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847" w:type="dxa"/>
        <w:tblInd w:w="-106" w:type="dxa"/>
        <w:tblLook w:val="01E0"/>
      </w:tblPr>
      <w:tblGrid>
        <w:gridCol w:w="6062"/>
        <w:gridCol w:w="4785"/>
      </w:tblGrid>
      <w:tr w:rsidR="00394D64" w:rsidRPr="00652B4A">
        <w:tc>
          <w:tcPr>
            <w:tcW w:w="6062" w:type="dxa"/>
          </w:tcPr>
          <w:p w:rsidR="00394D64" w:rsidRPr="00160091" w:rsidRDefault="00394D64" w:rsidP="003C6C28">
            <w:pPr>
              <w:pStyle w:val="Subtitle"/>
              <w:tabs>
                <w:tab w:val="left" w:pos="5562"/>
              </w:tabs>
              <w:ind w:right="-5"/>
              <w:jc w:val="both"/>
              <w:rPr>
                <w:sz w:val="28"/>
                <w:szCs w:val="28"/>
              </w:rPr>
            </w:pPr>
            <w:r w:rsidRPr="00160091">
              <w:rPr>
                <w:sz w:val="28"/>
                <w:szCs w:val="28"/>
              </w:rPr>
              <w:t>О выплате процентной надбавки к заработной плате работникам, не имеющим стаж</w:t>
            </w:r>
            <w:bookmarkStart w:id="0" w:name="_GoBack"/>
            <w:bookmarkEnd w:id="0"/>
            <w:r w:rsidRPr="00160091">
              <w:rPr>
                <w:sz w:val="28"/>
                <w:szCs w:val="28"/>
              </w:rPr>
              <w:t xml:space="preserve"> работы в </w:t>
            </w:r>
            <w:hyperlink r:id="rId7" w:anchor="/document/178834/entry/1000" w:history="1">
              <w:r w:rsidRPr="00160091">
                <w:rPr>
                  <w:rStyle w:val="Hyperlink"/>
                  <w:sz w:val="28"/>
                  <w:szCs w:val="28"/>
                  <w:u w:val="none"/>
                </w:rPr>
                <w:t>районах</w:t>
              </w:r>
            </w:hyperlink>
            <w:r w:rsidRPr="00160091">
              <w:rPr>
                <w:sz w:val="28"/>
                <w:szCs w:val="28"/>
              </w:rPr>
              <w:t xml:space="preserve"> Крайнего Севера и приравненных к ним местностях, осуществляющим деятельность в муниципальных учреждениях, органах местного самоуправления, финансируемых за счет средств бюджета Кондопожского муниципального района</w:t>
            </w:r>
          </w:p>
        </w:tc>
        <w:tc>
          <w:tcPr>
            <w:tcW w:w="4785" w:type="dxa"/>
          </w:tcPr>
          <w:p w:rsidR="00394D64" w:rsidRPr="00652B4A" w:rsidRDefault="00394D64" w:rsidP="00A54C1F">
            <w:pPr>
              <w:pStyle w:val="Subtitle"/>
              <w:tabs>
                <w:tab w:val="left" w:pos="4820"/>
              </w:tabs>
              <w:ind w:right="-5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394D64" w:rsidRPr="00652B4A" w:rsidRDefault="00394D64" w:rsidP="001B5D94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:rsidR="00394D64" w:rsidRDefault="00394D64" w:rsidP="001B5D9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</w:t>
      </w:r>
      <w:r w:rsidRPr="00652B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целях привлечения молодых специалистов, </w:t>
      </w:r>
      <w:r w:rsidRPr="0057096E">
        <w:rPr>
          <w:rFonts w:ascii="Times New Roman" w:hAnsi="Times New Roman" w:cs="Times New Roman"/>
          <w:b w:val="0"/>
          <w:bCs w:val="0"/>
          <w:sz w:val="28"/>
          <w:szCs w:val="28"/>
        </w:rPr>
        <w:t>решения вопроса укомплектования кадров муниципальных учреждений, органов местного самоуправления, финансируемых за счет средств бюджета Кондопожского муниципального района,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</w:t>
      </w:r>
      <w:r w:rsidRPr="00652B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соответствии с рекомендациями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Управления труда и занятости Республики Карелия (письмо от 15.04.2020 г. № 2133/13.1-19/УТЗ)</w:t>
      </w:r>
      <w:r w:rsidRPr="00652B4A">
        <w:rPr>
          <w:rFonts w:ascii="Times New Roman" w:hAnsi="Times New Roman" w:cs="Times New Roman"/>
          <w:b w:val="0"/>
          <w:bCs w:val="0"/>
          <w:sz w:val="28"/>
          <w:szCs w:val="28"/>
        </w:rPr>
        <w:t>, Совет Кондопожского муниципального района РЕШИЛ:</w:t>
      </w:r>
    </w:p>
    <w:p w:rsidR="00394D64" w:rsidRDefault="00394D64" w:rsidP="009F2266">
      <w:pPr>
        <w:pStyle w:val="ConsPlusTitle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Работникам</w:t>
      </w:r>
      <w:r w:rsidRPr="000F5737">
        <w:rPr>
          <w:rFonts w:ascii="Times New Roman" w:hAnsi="Times New Roman" w:cs="Times New Roman"/>
          <w:b w:val="0"/>
          <w:bCs w:val="0"/>
          <w:sz w:val="28"/>
          <w:szCs w:val="28"/>
        </w:rPr>
        <w:t>, осуществляющим деятельность 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0F5737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 учреждениях, органах местного самоуправления, финансируемых за счет средств бюджета Кондопожского муниципального района, процентная надбавка к заработной плате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062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 стаж работы в районах Крайнего Севера и приравненных к ним местностях </w:t>
      </w:r>
      <w:r w:rsidRPr="000F573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выплачивается в размере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50 процентов </w:t>
      </w:r>
      <w:r w:rsidRPr="000F5737">
        <w:rPr>
          <w:rFonts w:ascii="Times New Roman" w:hAnsi="Times New Roman" w:cs="Times New Roman"/>
          <w:b w:val="0"/>
          <w:bCs w:val="0"/>
          <w:sz w:val="28"/>
          <w:szCs w:val="28"/>
        </w:rPr>
        <w:t>с первого дня работы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394D64" w:rsidRDefault="00394D64" w:rsidP="009F2266">
      <w:pPr>
        <w:pStyle w:val="ConsPlusTitle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Работникам</w:t>
      </w:r>
      <w:r w:rsidRPr="006062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вступившим в трудовые отношения с муниципальными учреждениями, органами местного самоуправления, финансируемыми за счет средств бюджета Кондопожского муниципального района, до дня вступления в силу настоящего Решения, процентная надбавка к заработной плате за стаж работы в районах Крайнего Севера и приравненных к ним местностях которым до дня вступления в силу настоящего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Решения</w:t>
      </w:r>
      <w:r w:rsidRPr="006062B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установлена в размере менее 50 процентов, процентная надбавка к заработной плате за стаж работы в районах Крайнего Севера и приравненных к ним местностях со дня вступления в силу настоящего Решения выплачивается в размере, предусмотренном пунктом 1 настоящего Решения, при этом заработная плата указанных лиц, исчисленная до дня вступления в силу настоящего Решения, перерасчету не подлежит.</w:t>
      </w:r>
    </w:p>
    <w:p w:rsidR="00394D64" w:rsidRPr="004C3162" w:rsidRDefault="00394D64" w:rsidP="001B2891">
      <w:pPr>
        <w:pStyle w:val="ConsPlusTitle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3162">
        <w:rPr>
          <w:rFonts w:ascii="Times New Roman" w:hAnsi="Times New Roman" w:cs="Times New Roman"/>
          <w:b w:val="0"/>
          <w:bCs w:val="0"/>
          <w:sz w:val="28"/>
          <w:szCs w:val="28"/>
        </w:rPr>
        <w:t>Признать утратившим силу Решение Совета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C31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Кондопожского муниципального района от 29.01.2020 г. № 9 «О выплате процентной надбавки к заработной плате лицам в возрасте до 35 лет, не имеющим стаж работы в </w:t>
      </w:r>
      <w:hyperlink r:id="rId8" w:anchor="/document/178834/entry/1000" w:history="1">
        <w:r w:rsidRPr="004C3162">
          <w:rPr>
            <w:rStyle w:val="Hyperlink"/>
            <w:rFonts w:ascii="Times New Roman" w:hAnsi="Times New Roman" w:cs="Times New Roman"/>
            <w:b w:val="0"/>
            <w:bCs w:val="0"/>
            <w:sz w:val="28"/>
            <w:szCs w:val="28"/>
            <w:u w:val="none"/>
          </w:rPr>
          <w:t>районах</w:t>
        </w:r>
      </w:hyperlink>
      <w:r w:rsidRPr="004C31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Крайнего Севера и приравненных к ним местностях, осуществляющим деятельность в муниципальных учреждениях, органах местного самоуправления, финансируемых за счет средств бюджета Кондопожского муниципального района».</w:t>
      </w:r>
    </w:p>
    <w:p w:rsidR="00394D64" w:rsidRPr="004C3162" w:rsidRDefault="00394D64" w:rsidP="001B5D94">
      <w:pPr>
        <w:rPr>
          <w:rFonts w:ascii="Times New Roman" w:hAnsi="Times New Roman" w:cs="Times New Roman"/>
          <w:spacing w:val="-12"/>
          <w:sz w:val="28"/>
          <w:szCs w:val="28"/>
        </w:rPr>
      </w:pPr>
    </w:p>
    <w:p w:rsidR="00394D64" w:rsidRDefault="00394D64" w:rsidP="001B5D94">
      <w:pPr>
        <w:rPr>
          <w:rFonts w:ascii="Times New Roman" w:hAnsi="Times New Roman" w:cs="Times New Roman"/>
          <w:spacing w:val="-12"/>
          <w:sz w:val="28"/>
          <w:szCs w:val="28"/>
        </w:rPr>
      </w:pPr>
    </w:p>
    <w:p w:rsidR="00394D64" w:rsidRDefault="00394D64" w:rsidP="001B5D94">
      <w:pPr>
        <w:rPr>
          <w:rFonts w:ascii="Times New Roman" w:hAnsi="Times New Roman" w:cs="Times New Roman"/>
          <w:spacing w:val="-12"/>
          <w:sz w:val="28"/>
          <w:szCs w:val="28"/>
        </w:rPr>
      </w:pPr>
    </w:p>
    <w:p w:rsidR="00394D64" w:rsidRPr="00652B4A" w:rsidRDefault="00394D64" w:rsidP="001B5D94">
      <w:pPr>
        <w:rPr>
          <w:rFonts w:ascii="Times New Roman" w:hAnsi="Times New Roman" w:cs="Times New Roman"/>
          <w:sz w:val="28"/>
          <w:szCs w:val="28"/>
        </w:rPr>
      </w:pPr>
      <w:r w:rsidRPr="00652B4A">
        <w:rPr>
          <w:rFonts w:ascii="Times New Roman" w:hAnsi="Times New Roman" w:cs="Times New Roman"/>
          <w:spacing w:val="-12"/>
          <w:sz w:val="28"/>
          <w:szCs w:val="28"/>
        </w:rPr>
        <w:t>Глава Кондопожского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652B4A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52B4A">
        <w:rPr>
          <w:rFonts w:ascii="Times New Roman" w:hAnsi="Times New Roman" w:cs="Times New Roman"/>
          <w:sz w:val="28"/>
          <w:szCs w:val="28"/>
        </w:rPr>
        <w:t xml:space="preserve">                 Т.Б. Иванихина</w:t>
      </w:r>
    </w:p>
    <w:p w:rsidR="00394D64" w:rsidRDefault="00394D64">
      <w:pPr>
        <w:rPr>
          <w:rFonts w:cs="Times New Roman"/>
        </w:rPr>
      </w:pPr>
    </w:p>
    <w:sectPr w:rsidR="00394D64" w:rsidSect="006C7992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43BE"/>
    <w:multiLevelType w:val="hybridMultilevel"/>
    <w:tmpl w:val="14763B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D644B5"/>
    <w:multiLevelType w:val="hybridMultilevel"/>
    <w:tmpl w:val="0AD026EC"/>
    <w:lvl w:ilvl="0" w:tplc="AE3CAB48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6D1"/>
    <w:rsid w:val="000C18BE"/>
    <w:rsid w:val="000F5737"/>
    <w:rsid w:val="00147DCF"/>
    <w:rsid w:val="00160091"/>
    <w:rsid w:val="001B2891"/>
    <w:rsid w:val="001B5D94"/>
    <w:rsid w:val="001E0E23"/>
    <w:rsid w:val="001E5219"/>
    <w:rsid w:val="00204EB2"/>
    <w:rsid w:val="00255600"/>
    <w:rsid w:val="00266BF2"/>
    <w:rsid w:val="0027403C"/>
    <w:rsid w:val="002772A7"/>
    <w:rsid w:val="002D64A0"/>
    <w:rsid w:val="00364FEB"/>
    <w:rsid w:val="00391D7F"/>
    <w:rsid w:val="00394D64"/>
    <w:rsid w:val="00396C41"/>
    <w:rsid w:val="00397CF7"/>
    <w:rsid w:val="003C6C28"/>
    <w:rsid w:val="003E76D1"/>
    <w:rsid w:val="003F7C12"/>
    <w:rsid w:val="00411306"/>
    <w:rsid w:val="0041498A"/>
    <w:rsid w:val="0043089F"/>
    <w:rsid w:val="0048077F"/>
    <w:rsid w:val="004C3162"/>
    <w:rsid w:val="00526F48"/>
    <w:rsid w:val="0057096E"/>
    <w:rsid w:val="00587F74"/>
    <w:rsid w:val="006062B5"/>
    <w:rsid w:val="00624128"/>
    <w:rsid w:val="00630EAC"/>
    <w:rsid w:val="00643BA7"/>
    <w:rsid w:val="00652B4A"/>
    <w:rsid w:val="006844E7"/>
    <w:rsid w:val="00694E8C"/>
    <w:rsid w:val="00697E86"/>
    <w:rsid w:val="006A0377"/>
    <w:rsid w:val="006C3D12"/>
    <w:rsid w:val="006C7992"/>
    <w:rsid w:val="006D018C"/>
    <w:rsid w:val="0071214E"/>
    <w:rsid w:val="007E2395"/>
    <w:rsid w:val="00800BC9"/>
    <w:rsid w:val="00801D54"/>
    <w:rsid w:val="00814B9F"/>
    <w:rsid w:val="008638DC"/>
    <w:rsid w:val="008B4361"/>
    <w:rsid w:val="008C5CF4"/>
    <w:rsid w:val="008C61AC"/>
    <w:rsid w:val="009124AB"/>
    <w:rsid w:val="00921C0A"/>
    <w:rsid w:val="00934D22"/>
    <w:rsid w:val="009422AA"/>
    <w:rsid w:val="00970EE1"/>
    <w:rsid w:val="00986F40"/>
    <w:rsid w:val="009C21F4"/>
    <w:rsid w:val="009F2266"/>
    <w:rsid w:val="00A04997"/>
    <w:rsid w:val="00A54C1F"/>
    <w:rsid w:val="00A86AD1"/>
    <w:rsid w:val="00AC4DF9"/>
    <w:rsid w:val="00AD557B"/>
    <w:rsid w:val="00AE005B"/>
    <w:rsid w:val="00AF2E03"/>
    <w:rsid w:val="00AF5DEF"/>
    <w:rsid w:val="00B02F7F"/>
    <w:rsid w:val="00B31FDD"/>
    <w:rsid w:val="00B47BA8"/>
    <w:rsid w:val="00B829A8"/>
    <w:rsid w:val="00B83CC8"/>
    <w:rsid w:val="00B9079E"/>
    <w:rsid w:val="00BC0821"/>
    <w:rsid w:val="00C200BB"/>
    <w:rsid w:val="00C228BD"/>
    <w:rsid w:val="00C53893"/>
    <w:rsid w:val="00C74CD7"/>
    <w:rsid w:val="00CE4B65"/>
    <w:rsid w:val="00D07128"/>
    <w:rsid w:val="00D510F4"/>
    <w:rsid w:val="00DB290A"/>
    <w:rsid w:val="00E10F78"/>
    <w:rsid w:val="00E33C9C"/>
    <w:rsid w:val="00E43512"/>
    <w:rsid w:val="00E4510D"/>
    <w:rsid w:val="00EA2069"/>
    <w:rsid w:val="00EB4C1D"/>
    <w:rsid w:val="00EC7951"/>
    <w:rsid w:val="00F61E79"/>
    <w:rsid w:val="00FE21F3"/>
    <w:rsid w:val="00FF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D94"/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1B5D9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B5D94"/>
    <w:rPr>
      <w:rFonts w:ascii="Arial" w:hAnsi="Arial" w:cs="Arial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1B5D94"/>
    <w:pPr>
      <w:jc w:val="center"/>
    </w:pPr>
    <w:rPr>
      <w:rFonts w:ascii="Times New Roman" w:hAnsi="Times New Roman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B5D9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B5D9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7E2395"/>
    <w:rPr>
      <w:color w:val="auto"/>
      <w:u w:val="single"/>
    </w:rPr>
  </w:style>
  <w:style w:type="character" w:customStyle="1" w:styleId="grame">
    <w:name w:val="grame"/>
    <w:basedOn w:val="DefaultParagraphFont"/>
    <w:uiPriority w:val="99"/>
    <w:rsid w:val="00364FEB"/>
  </w:style>
  <w:style w:type="paragraph" w:customStyle="1" w:styleId="formattext">
    <w:name w:val="formattext"/>
    <w:basedOn w:val="Normal"/>
    <w:uiPriority w:val="99"/>
    <w:rsid w:val="00587F74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2</Pages>
  <Words>411</Words>
  <Characters>2348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Стародубова</dc:creator>
  <cp:keywords/>
  <dc:description/>
  <cp:lastModifiedBy>shlya</cp:lastModifiedBy>
  <cp:revision>21</cp:revision>
  <cp:lastPrinted>2020-05-28T09:05:00Z</cp:lastPrinted>
  <dcterms:created xsi:type="dcterms:W3CDTF">2020-04-20T08:08:00Z</dcterms:created>
  <dcterms:modified xsi:type="dcterms:W3CDTF">2020-06-03T13:50:00Z</dcterms:modified>
</cp:coreProperties>
</file>